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BF" w:rsidRPr="004A1848" w:rsidRDefault="00E548BF">
      <w:pPr>
        <w:rPr>
          <w:sz w:val="40"/>
          <w:szCs w:val="40"/>
        </w:rPr>
      </w:pPr>
      <w:r w:rsidRPr="004A1848">
        <w:rPr>
          <w:sz w:val="40"/>
          <w:szCs w:val="40"/>
        </w:rPr>
        <w:t>EggBot</w:t>
      </w:r>
      <w:r>
        <w:rPr>
          <w:sz w:val="40"/>
          <w:szCs w:val="40"/>
        </w:rPr>
        <w:t xml:space="preserve"> - EggDuino</w:t>
      </w:r>
    </w:p>
    <w:p w:rsidR="00E548BF" w:rsidRPr="00321C3C" w:rsidRDefault="00E548BF" w:rsidP="000351A4">
      <w:pPr>
        <w:rPr>
          <w:lang w:val="pl-PL"/>
        </w:rPr>
      </w:pPr>
      <w:r>
        <w:tab/>
        <w:t xml:space="preserve">Blíži sa vianočné sviatky a tak tu máme jeden typicky vianočný článok :-) Treba že to tak nevyzerá, je to, čiastočne, naozaj tak. Na úvod ale začneme trochu neskoršie, u sviatku veľkonočných. .  Pred Veľkonočnými sviatkami sa ma manželka opýtal „Prečo si už nevyrobil niečo takéto?“ a ukázala mi na stránke </w:t>
      </w:r>
      <w:hyperlink r:id="rId4" w:history="1">
        <w:r w:rsidRPr="000F570B">
          <w:rPr>
            <w:rStyle w:val="Hyperlink"/>
          </w:rPr>
          <w:t>https://www.sashe.sk/jklmn/journal/ako-maluju-kraslice-programatori</w:t>
        </w:r>
      </w:hyperlink>
      <w:r>
        <w:t xml:space="preserve"> kraslice maľované  na sférickom plotri. Vedel som o komerčne predávanom zariadení EggBot ale 200</w:t>
      </w:r>
      <w:r w:rsidRPr="00321C3C">
        <w:rPr>
          <w:lang w:val="pl-PL"/>
        </w:rPr>
        <w:t>$ sa mi zdalo veľa za takúto hračičku.</w:t>
      </w:r>
    </w:p>
    <w:p w:rsidR="00E548BF" w:rsidRPr="00321C3C" w:rsidRDefault="00E548BF">
      <w:pPr>
        <w:rPr>
          <w:lang w:val="pl-PL"/>
        </w:rPr>
      </w:pPr>
      <w:r w:rsidRPr="00321C3C">
        <w:rPr>
          <w:lang w:val="pl-PL"/>
        </w:rPr>
        <w:tab/>
        <w:t xml:space="preserve">Po troche surfovania som našiel opensource klon EggDuino. </w:t>
      </w:r>
    </w:p>
    <w:p w:rsidR="00E548BF" w:rsidRPr="00321C3C" w:rsidRDefault="00E548BF">
      <w:pPr>
        <w:rPr>
          <w:lang w:val="pl-PL"/>
        </w:rPr>
      </w:pPr>
      <w:r w:rsidRPr="00321C3C">
        <w:rPr>
          <w:lang w:val="pl-PL"/>
        </w:rPr>
        <w:t>Doma som mal krokové motory zo starých 5</w:t>
      </w:r>
      <w:r w:rsidRPr="00321C3C">
        <w:rPr>
          <w:vertAlign w:val="superscript"/>
          <w:lang w:val="pl-PL"/>
        </w:rPr>
        <w:t>1</w:t>
      </w:r>
      <w:r w:rsidRPr="00321C3C">
        <w:rPr>
          <w:lang w:val="pl-PL"/>
        </w:rPr>
        <w:t>/</w:t>
      </w:r>
      <w:r w:rsidRPr="00321C3C">
        <w:rPr>
          <w:vertAlign w:val="subscript"/>
          <w:lang w:val="pl-PL"/>
        </w:rPr>
        <w:t>4</w:t>
      </w:r>
      <w:r w:rsidRPr="00321C3C">
        <w:rPr>
          <w:lang w:val="pl-PL"/>
        </w:rPr>
        <w:t xml:space="preserve"> palcových disketových mechaník, Arduino a chýbali už iba budiče pre krokové motory. Bolo rozhodnuté, budiče som objednal a pretože sa mi nepáčila ani jedna mechanika tak som si nakreslil svoju. Ako podmienku som si dal možnosť kresliť na guľový povrch od priemeru 3 do 14-15cm. Na návrh som použil Sketchup. Je free a na takéto projekty v pohode stačí. Môj návrh považujte iba za inšpiráciu pri realizácii som urobli drobné zmeny, napr. uchytenie pera som vyriešil “štipcom” na dokumentu z papierníctva. </w:t>
      </w:r>
    </w:p>
    <w:p w:rsidR="00E548BF" w:rsidRPr="00321C3C" w:rsidRDefault="00E548BF">
      <w:pPr>
        <w:rPr>
          <w:lang w:val="pl-PL"/>
        </w:rPr>
      </w:pPr>
      <w:r w:rsidRPr="00321C3C">
        <w:rPr>
          <w:lang w:val="pl-PL"/>
        </w:rPr>
        <w:tab/>
        <w:t xml:space="preserve">Elekroniku som zobral z projektu SphereBot </w:t>
      </w:r>
      <w:hyperlink r:id="rId5" w:history="1">
        <w:r w:rsidRPr="00321C3C">
          <w:rPr>
            <w:rStyle w:val="Hyperlink"/>
            <w:lang w:val="pl-PL"/>
          </w:rPr>
          <w:t>http://pleasantsoftware.com/developer/3d/spherebot/</w:t>
        </w:r>
      </w:hyperlink>
      <w:r w:rsidRPr="00321C3C">
        <w:rPr>
          <w:lang w:val="pl-PL"/>
        </w:rPr>
        <w:t xml:space="preserve">  kdeovládací firmware akceptuje G kód známeho z plotrov ale ja som použil firmware z projektu EggDuino </w:t>
      </w:r>
      <w:hyperlink r:id="rId6" w:history="1">
        <w:r w:rsidRPr="00321C3C">
          <w:rPr>
            <w:rStyle w:val="Hyperlink"/>
            <w:lang w:val="pl-PL"/>
          </w:rPr>
          <w:t>https://github.com/cocktailyogi/EggDuino/</w:t>
        </w:r>
      </w:hyperlink>
      <w:r w:rsidRPr="00321C3C">
        <w:rPr>
          <w:lang w:val="pl-PL"/>
        </w:rPr>
        <w:t xml:space="preserve">  ktorý používa príkazy podľa originálneho EggBotu a existuje aj plugin do vektorového editor Inkscape </w:t>
      </w:r>
      <w:hyperlink r:id="rId7" w:history="1">
        <w:r w:rsidRPr="00321C3C">
          <w:rPr>
            <w:rStyle w:val="Hyperlink"/>
            <w:lang w:val="pl-PL"/>
          </w:rPr>
          <w:t>https://inkscape.org/cs/</w:t>
        </w:r>
      </w:hyperlink>
      <w:r w:rsidRPr="00321C3C">
        <w:rPr>
          <w:lang w:val="pl-PL"/>
        </w:rPr>
        <w:t xml:space="preserve"> (tiež free project) a na ovládanie nepotrebujem nič ďalšie. Na preklad som použil Arduino 1.</w:t>
      </w:r>
      <w:bookmarkStart w:id="0" w:name="_GoBack"/>
      <w:bookmarkEnd w:id="0"/>
      <w:r w:rsidRPr="00321C3C">
        <w:rPr>
          <w:lang w:val="pl-PL"/>
        </w:rPr>
        <w:t>6.13. Popis úpravy kódu a inštalácie je pri pluginu EggDuine. Zapojenie je zakáblované na univerzálnej doske pomocou rozpletených drôtov zo sieťového UTP kábla.</w:t>
      </w:r>
    </w:p>
    <w:p w:rsidR="00E548BF" w:rsidRDefault="00E548BF">
      <w:pPr>
        <w:rPr>
          <w:lang w:val="en-US"/>
        </w:rPr>
      </w:pPr>
      <w:r w:rsidRPr="00321C3C">
        <w:rPr>
          <w:lang w:val="pl-PL"/>
        </w:rPr>
        <w:tab/>
        <w:t xml:space="preserve">Keď som začal riešiť pripojenie krokových motorov som zistil že motory z mechanic majú 5 vývodov a na pripojenie k budičom stačia iba 4. </w:t>
      </w:r>
      <w:r w:rsidRPr="0015118B">
        <w:t>Majú zapojenie s jedným spoločným vodičom</w:t>
      </w:r>
      <w:r>
        <w:rPr>
          <w:lang w:val="en-US"/>
        </w:rPr>
        <w:t xml:space="preserve">. </w:t>
      </w:r>
    </w:p>
    <w:p w:rsidR="00E548BF" w:rsidRDefault="00E548BF">
      <w:r w:rsidRPr="00A7775C">
        <w:rPr>
          <w:noProof/>
          <w:lang w:val="cs-CZ"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ok 1" o:spid="_x0000_i1025" type="#_x0000_t75" style="width:179.25pt;height:131.25pt;visibility:visible">
            <v:imagedata r:id="rId8" o:title=""/>
          </v:shape>
        </w:pict>
      </w:r>
    </w:p>
    <w:p w:rsidR="00E548BF" w:rsidRDefault="00E548BF">
      <w:r>
        <w:t xml:space="preserve">Bolo nutné rozdeliť spoločný bod a zmeniť zapojenie. </w:t>
      </w:r>
    </w:p>
    <w:p w:rsidR="00E548BF" w:rsidRDefault="00E548BF">
      <w:r>
        <w:t xml:space="preserve">Sú dve možnosti : zapojiť 2 vinutia do série ale to by stúplo napájacie napätie na dvojnásobok z 12V na 24V a napájací prúd ostal rovnaký 160 mA . Vinutia musia byť zapojené v protifázi (začiatok – koniec – koniec - začiatok). </w:t>
      </w:r>
    </w:p>
    <w:p w:rsidR="00E548BF" w:rsidRDefault="00E548BF">
      <w:r w:rsidRPr="00A7775C">
        <w:rPr>
          <w:noProof/>
          <w:lang w:val="cs-CZ" w:eastAsia="cs-CZ"/>
        </w:rPr>
        <w:pict>
          <v:shape id="Obrázok 2" o:spid="_x0000_i1026" type="#_x0000_t75" style="width:153.75pt;height:140.25pt;visibility:visible">
            <v:imagedata r:id="rId9" o:title=""/>
          </v:shape>
        </w:pict>
      </w:r>
    </w:p>
    <w:p w:rsidR="00E548BF" w:rsidRDefault="00E548BF">
      <w:r>
        <w:t>alebo vinutia antiparalelne ( tiež v protifázi) kde ostane napájanie 12V a prúd stúpne  na dvojnásobok 320 mA. Aby som dostal začiatky a konce vinutí k sebe prehodil som stredné piny v konektore.</w:t>
      </w:r>
    </w:p>
    <w:p w:rsidR="00E548BF" w:rsidRDefault="00E548BF">
      <w:r w:rsidRPr="00A7775C">
        <w:rPr>
          <w:noProof/>
          <w:lang w:val="cs-CZ" w:eastAsia="cs-CZ"/>
        </w:rPr>
        <w:pict>
          <v:shape id="Obrázok 3" o:spid="_x0000_i1027" type="#_x0000_t75" style="width:159pt;height:126.75pt;visibility:visible">
            <v:imagedata r:id="rId10" o:title=""/>
          </v:shape>
        </w:pict>
      </w:r>
    </w:p>
    <w:p w:rsidR="00E548BF" w:rsidRDefault="00E548BF" w:rsidP="00154AB3">
      <w:pPr>
        <w:ind w:firstLine="708"/>
      </w:pPr>
      <w:r>
        <w:t xml:space="preserve">Variantu s vyšším prúdom som zvolil aj preto lebo na budičoch treba trimrom nastaviť prúdové obmedzenie lebo krokové motory sú budené z prúdového zdroja a maximum pre budiče je 2,5A a bál som sa že 160mA je málo. Keď sa prúd nastaví malý, tak motory nemajú výkon ak príliš vysoký tak motor trhá a nevyužije sa riadenie mikrokrokmi. Budiče vedia pomocou prúdovej regulácie rozdeliť jeden fyzický krok až na 32 mikrokrokov ale EggDuino kôli matematike používa iba 16 krokov. Rozlíšenie 3200 x 800 krokov je úplne dostatočné. </w:t>
      </w:r>
    </w:p>
    <w:p w:rsidR="00E548BF" w:rsidRDefault="00E548BF" w:rsidP="00154AB3">
      <w:pPr>
        <w:ind w:firstLine="708"/>
      </w:pPr>
      <w:r>
        <w:t>EggDuino ovládam staručkým notebookom DELL D600 (1.7GHz Pentium M a 1MB ram) s Win XP. Inkscape beží aj na tomto muzeálnom HW ale aspoň má praktické využite a pri tlači si neblokujem aktuálny notebook.</w:t>
      </w:r>
    </w:p>
    <w:p w:rsidR="00E548BF" w:rsidRDefault="00E548BF" w:rsidP="00154AB3">
      <w:pPr>
        <w:ind w:firstLine="708"/>
      </w:pPr>
      <w:r>
        <w:t>EggDuino kreslí zatiaľ na ping-pongové loptičky ale už sa chystajú vianočné gule a určite aj veľkonočné vajíčka.</w:t>
      </w:r>
    </w:p>
    <w:p w:rsidR="00E548BF" w:rsidRDefault="00E548BF" w:rsidP="00154AB3">
      <w:pPr>
        <w:ind w:firstLine="708"/>
      </w:pPr>
      <w:r>
        <w:t xml:space="preserve">Prípadné pochvaly, dotazy, nápady, postrehy či poznámky prosím do komentárov :-) </w:t>
      </w:r>
    </w:p>
    <w:p w:rsidR="00E548BF" w:rsidRDefault="00E548BF" w:rsidP="00154AB3">
      <w:pPr>
        <w:ind w:firstLine="708"/>
      </w:pPr>
      <w:r>
        <w:t xml:space="preserve">Obrazová príloha: </w:t>
      </w:r>
    </w:p>
    <w:p w:rsidR="00E548BF" w:rsidRPr="00C00E34" w:rsidRDefault="00E548BF" w:rsidP="00154AB3">
      <w:pPr>
        <w:ind w:firstLine="708"/>
      </w:pPr>
      <w:r>
        <w:t xml:space="preserve">EggBot v premávke: </w:t>
      </w:r>
      <w:r w:rsidRPr="00C00E34">
        <w:t>https://www.youtube.com/watch?v=ykNdRl_S4Iw</w:t>
      </w:r>
    </w:p>
    <w:p w:rsidR="00E548BF" w:rsidRDefault="00E548BF" w:rsidP="00154AB3">
      <w:pPr>
        <w:ind w:firstLine="708"/>
      </w:pPr>
    </w:p>
    <w:p w:rsidR="00E548BF" w:rsidRPr="007A1467" w:rsidRDefault="00E548BF" w:rsidP="00154AB3">
      <w:pPr>
        <w:ind w:firstLine="708"/>
      </w:pPr>
    </w:p>
    <w:p w:rsidR="00E548BF" w:rsidRDefault="00E548BF"/>
    <w:sectPr w:rsidR="00E548BF" w:rsidSect="00154AB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BF9"/>
    <w:rsid w:val="000351A4"/>
    <w:rsid w:val="000F570B"/>
    <w:rsid w:val="0015118B"/>
    <w:rsid w:val="00154AB3"/>
    <w:rsid w:val="001A0DC5"/>
    <w:rsid w:val="001A4E0D"/>
    <w:rsid w:val="00321C3C"/>
    <w:rsid w:val="00324963"/>
    <w:rsid w:val="00335441"/>
    <w:rsid w:val="00432BF9"/>
    <w:rsid w:val="0044334D"/>
    <w:rsid w:val="004A1848"/>
    <w:rsid w:val="004D7D51"/>
    <w:rsid w:val="00513065"/>
    <w:rsid w:val="00532DCB"/>
    <w:rsid w:val="00606B70"/>
    <w:rsid w:val="007A1467"/>
    <w:rsid w:val="007C3A12"/>
    <w:rsid w:val="008344AC"/>
    <w:rsid w:val="008E736E"/>
    <w:rsid w:val="00942D06"/>
    <w:rsid w:val="00A7775C"/>
    <w:rsid w:val="00A81B7D"/>
    <w:rsid w:val="00B63014"/>
    <w:rsid w:val="00C00E34"/>
    <w:rsid w:val="00C05914"/>
    <w:rsid w:val="00C45715"/>
    <w:rsid w:val="00D2320F"/>
    <w:rsid w:val="00D64851"/>
    <w:rsid w:val="00DE0E15"/>
    <w:rsid w:val="00E430F0"/>
    <w:rsid w:val="00E548BF"/>
    <w:rsid w:val="00EF42E5"/>
    <w:rsid w:val="00F85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A12"/>
    <w:pPr>
      <w:spacing w:after="200" w:line="276" w:lineRule="auto"/>
    </w:pPr>
    <w:rPr>
      <w:lang w:val="sk-SK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24963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44334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433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4334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433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4334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43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33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inkscape.org/c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cocktailyogi/EggDuino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leasantsoftware.com/developer/3d/spherebot/" TargetMode="External"/><Relationship Id="rId10" Type="http://schemas.openxmlformats.org/officeDocument/2006/relationships/image" Target="media/image3.png"/><Relationship Id="rId4" Type="http://schemas.openxmlformats.org/officeDocument/2006/relationships/hyperlink" Target="https://www.sashe.sk/jklmn/journal/ako-maluju-kraslice-programatori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215</TotalTime>
  <Pages>2</Pages>
  <Words>533</Words>
  <Characters>3145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Alexandra Svobodová</cp:lastModifiedBy>
  <cp:revision>17</cp:revision>
  <dcterms:created xsi:type="dcterms:W3CDTF">2017-11-26T14:41:00Z</dcterms:created>
  <dcterms:modified xsi:type="dcterms:W3CDTF">2017-12-10T07:25:00Z</dcterms:modified>
</cp:coreProperties>
</file>